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1373bc" w14:textId="01373bc">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C118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C1187">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CC118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C1187">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CC118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C1187">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C1187">
            <w:rPr>
              <w:rStyle w:val="eSPISCCParagraphDefaultFont"/>
              <w:rFonts w:eastAsiaTheme="minorHAnsi"/>
            </w:rPr>
            <w:t>Rijeka</w:t>
          </w:r>
        </w:sdtContent>
      </w:sdt>
      <w:r w:rsidR="001349C2">
        <w:t xml:space="preserve"> </w:t>
      </w:r>
    </w:p>
    <w:p w:rsidR="00CC1187" w:rsidP="00610735" w:rsidRDefault="00CC1187">
      <w:pPr>
        <w:spacing w:after="0"/>
      </w:pPr>
    </w:p>
    <w:p w:rsidR="00CC1187" w:rsidP="00610735" w:rsidRDefault="00CC1187">
      <w:pPr>
        <w:spacing w:after="0"/>
      </w:pPr>
    </w:p>
    <w:p w:rsidR="00CC1187" w:rsidP="00610735" w:rsidRDefault="00CC1187">
      <w:pPr>
        <w:spacing w:after="0"/>
      </w:pPr>
    </w:p>
    <w:p w:rsidR="00CC1187" w:rsidP="00610735" w:rsidRDefault="00CC1187">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C1187" w:rsidR="00CC1187">
            <w:rPr>
              <w:rStyle w:val="eSPISCCParagraphDefaultFont"/>
              <w:rFonts w:eastAsiaTheme="minorHAnsi"/>
            </w:rPr>
            <w:t>Pp-680/2024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C1187" w:rsidR="00CC1187">
            <w:rPr>
              <w:rStyle w:val="eSPISCCParagraphDefaultFont"/>
              <w:rFonts w:eastAsiaTheme="minorHAnsi"/>
            </w:rPr>
            <w:t>ADRIA - MONT drutšvo s ograničenom odgovornošću za proizvodnju i usluge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C1187" w:rsidR="00CC1187">
            <w:rPr>
              <w:rStyle w:val="eSPISCCParagraphDefaultFont"/>
              <w:rFonts w:eastAsiaTheme="minorHAnsi"/>
            </w:rPr>
            <w:t>ADRIA - MONT drutšvo s ograničenom odgovornošću za proizvodnju i usluge,Nermin Graca</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C1187" w:rsidR="00CC1187">
            <w:rPr>
              <w:rStyle w:val="eSPISCCParagraphDefaultFont"/>
              <w:rFonts w:eastAsiaTheme="minorHAnsi"/>
            </w:rPr>
            <w:t>članka 247., članka 150., članka 229. stavka 1., članka 172.</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strancima">
            <w:listItem w:displayText="Zakon o strancima" w:value="Zakon o strancima"/>
            <w:listItem w:displayText="Zakon o obveznom zdravstvenom osiguranju" w:value="Zakon o obveznom zdravstvenom osiguranju"/>
            <w:listItem w:displayText="Zakon o radu" w:value="Zakon o radu"/>
            <w:listItem w:displayText="Zakon o mirovinskom osiguranju" w:value="Zakon o mirovinskom osiguranju"/>
          </w:comboBox>
        </w:sdtPr>
        <w:sdtEndPr>
          <w:rPr>
            <w:rStyle w:val="eSPISCCParagraphDefaultFont"/>
          </w:rPr>
        </w:sdtEndPr>
        <w:sdtContent>
          <w:r w:rsidRPr="00CC1187" w:rsidR="00CC1187">
            <w:rPr>
              <w:rStyle w:val="eSPISCCParagraphDefaultFont"/>
              <w:rFonts w:eastAsiaTheme="minorHAnsi"/>
            </w:rPr>
            <w:t>Zakon o strancima</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CC1187" w:rsidP="00D7095E" w:rsidRDefault="00CC1187">
      <w:pPr>
        <w:keepNext/>
        <w:spacing w:after="0"/>
        <w:jc w:val="center"/>
        <w:rPr>
          <w:b/>
          <w:caps/>
          <w:spacing w:val="100"/>
        </w:rPr>
      </w:pPr>
    </w:p>
    <w:p w:rsidR="00CC1187" w:rsidP="00D7095E" w:rsidRDefault="00CC1187">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C1187" w:rsidR="00CC1187">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C1187" w:rsidR="00CC1187">
            <w:rPr>
              <w:rStyle w:val="eSPISCCParagraphDefaultFont"/>
              <w:rFonts w:eastAsiaTheme="minorHAnsi"/>
            </w:rPr>
            <w:t>ADRIA - MONT drutšvo s ograničenom odgovornošću za proizvodnju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C1187" w:rsidR="00CC1187">
            <w:rPr>
              <w:rStyle w:val="eSPISCCParagraphDefaultFont"/>
              <w:rFonts w:eastAsiaTheme="minorHAnsi"/>
            </w:rPr>
            <w:t>18.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C1187" w:rsidR="00CC1187">
            <w:rPr>
              <w:rStyle w:val="eSPISCCParagraphDefaultFont"/>
              <w:rFonts w:eastAsiaTheme="minorHAnsi"/>
            </w:rPr>
            <w:t>13:00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C1187" w:rsidR="00CC1187">
            <w:rPr>
              <w:rStyle w:val="eSPISCCParagraphDefaultFont"/>
              <w:rFonts w:eastAsiaTheme="minorHAnsi"/>
            </w:rPr>
            <w:t>Užarska 3</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C1187" w:rsidR="00CC1187">
            <w:rPr>
              <w:rStyle w:val="eSPISCCParagraphDefaultFont"/>
              <w:rFonts w:eastAsiaTheme="minorHAnsi"/>
            </w:rPr>
            <w:t>Rijeka</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C1187" w:rsidR="00CC1187">
            <w:rPr>
              <w:rStyle w:val="eSPISCCParagraphDefaultFont"/>
              <w:rFonts w:eastAsiaTheme="minorHAnsi"/>
            </w:rPr>
            <w:t>7/III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C1187" w:rsidR="00CC1187">
            <w:rPr>
              <w:rStyle w:val="eSPISCCParagraphDefaultFont"/>
              <w:rFonts w:eastAsiaTheme="minorHAnsi"/>
            </w:rPr>
            <w:t>članka 247., članka 150., članka 229. stavka 1., članka 172.</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strancima">
            <w:listItem w:displayText="Zakon o strancima" w:value="Zakon o strancima"/>
            <w:listItem w:displayText="Zakon o obveznom zdravstvenom osiguranju" w:value="Zakon o obveznom zdravstvenom osiguranju"/>
            <w:listItem w:displayText="Zakon o radu" w:value="Zakon o radu"/>
            <w:listItem w:displayText="Zakon o mirovinskom osiguranju" w:value="Zakon o mirovinskom osiguranju"/>
          </w:comboBox>
        </w:sdtPr>
        <w:sdtEndPr>
          <w:rPr>
            <w:rStyle w:val="eSPISCCParagraphDefaultFont"/>
          </w:rPr>
        </w:sdtEndPr>
        <w:sdtContent>
          <w:r w:rsidRPr="00CC1187" w:rsidR="00CC1187">
            <w:rPr>
              <w:rStyle w:val="eSPISCCParagraphDefaultFont"/>
              <w:rFonts w:eastAsiaTheme="minorHAnsi"/>
            </w:rPr>
            <w:t>Zakon o strancima</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lastRenderedPageBreak/>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C1187" w:rsidR="00CC1187">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C1187" w:rsidR="00CC1187">
            <w:rPr>
              <w:rStyle w:val="eSPISCCParagraphDefaultFont"/>
              <w:rFonts w:eastAsiaTheme="minorHAnsi"/>
            </w:rPr>
            <w:t>29. travnja 2026.</w:t>
          </w:r>
        </w:sdtContent>
      </w:sdt>
      <w:r w:rsidRPr="0041581F">
        <w:rPr>
          <w:rFonts w:eastAsia="Calibri" w:cs="Times New Roman"/>
        </w:rPr>
        <w:t xml:space="preserve"> </w:t>
      </w:r>
    </w:p>
    <w:p w:rsidR="00CC1187"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CC1187">
      <w:pPr>
        <w:keepNext/>
        <w:spacing w:after="0"/>
        <w:ind w:left="5329"/>
        <w:contextualSpacing/>
        <w:rPr>
          <w:rFonts w:cs="Times New Roman"/>
          <w:noProof/>
        </w:rPr>
      </w:pPr>
      <w:r>
        <w:rPr>
          <w:rFonts w:cs="Times New Roman"/>
          <w:noProof/>
        </w:rPr>
        <w:t>Sudska savjetnica</w:t>
      </w:r>
    </w:p>
    <w:p w:rsidR="0041581F" w:rsidP="0041581F" w:rsidRDefault="00CC118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C1187">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CC118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C1187" w:rsidR="00CC1187">
          <w:rPr>
            <w:rStyle w:val="eSPISCCParagraphDefaultFont"/>
          </w:rPr>
          <w:t>Pp-680/2024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1187"/>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678B30C"/>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Kukuljanovo</izvorni_sadrzaj>
    <derivirana_varijabla naziv="DomainObject.UcesnikSudskeRadnje.Adresa.Naselje_1">Kukuljanovo</derivirana_varijabla>
  </DomainObject.UcesnikSudskeRadnje.Adresa.Naselje>
  <DomainObject.UcesnikSudskeRadnje.Adresa.PostBroj>
    <izvorni_sadrzaj>51227</izvorni_sadrzaj>
    <derivirana_varijabla naziv="DomainObject.UcesnikSudskeRadnje.Adresa.PostBroj_1">51227</derivirana_varijabla>
  </DomainObject.UcesnikSudskeRadnje.Adresa.PostBroj>
  <DomainObject.UcesnikSudskeRadnje.Adresa.UlicaIKBR>
    <izvorni_sadrzaj>Kukuljanovo 317</izvorni_sadrzaj>
    <derivirana_varijabla naziv="DomainObject.UcesnikSudskeRadnje.Adresa.UlicaIKBR_1">Kukuljanovo 317</derivirana_varijabla>
  </DomainObject.UcesnikSudskeRadnje.Adresa.UlicaIKBR>
  <DomainObject.UcesnikSudskeRadnje.Naziv>
    <izvorni_sadrzaj>ADRIA - MONT drutšvo s ograničenom odgovornošću za proizvodnju i usluge</izvorni_sadrzaj>
    <derivirana_varijabla naziv="DomainObject.UcesnikSudskeRadnje.Naziv_1">ADRIA - MONT drutšvo s ograničenom odgovornošću za proizvodnju i usluge</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18. lipnja 2026.</izvorni_sadrzaj>
    <derivirana_varijabla naziv="DomainObject.UcesnikSudskeRadnje.SudskaRadnja.PlaniraniZavrsetakDatum_1">18. lipnja 2026.</derivirana_varijabla>
  </DomainObject.UcesnikSudskeRadnje.SudskaRadnja.PlaniraniZavrsetakDatum>
  <DomainObject.UcesnikSudskeRadnje.SudskaRadnja.PlaniraniPocetakDatum>
    <izvorni_sadrzaj>18. lipnja 2026.</izvorni_sadrzaj>
    <derivirana_varijabla naziv="DomainObject.UcesnikSudskeRadnje.SudskaRadnja.PlaniraniPocetakDatum_1">18.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2024.</izvorni_sadrzaj>
    <derivirana_varijabla naziv="DomainObject.Predmet.DatumOsnivanja_1">22.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listopada 1989.</izvorni_sadrzaj>
    <derivirana_varijabla naziv="DomainObject.Predmet.OkrivljenikFizickaOsoba.DatumRodjenja_1">10. listopada 1989.</derivirana_varijabla>
  </DomainObject.Predmet.OkrivljenikFizickaOsoba.DatumRodjenja>
  <DomainObject.Predmet.OkrivljenikFizickaOsoba.DatumRodjenjaFormated>
    <izvorni_sadrzaj>10.10.1989.</izvorni_sadrzaj>
    <derivirana_varijabla naziv="DomainObject.Predmet.OkrivljenikFizickaOsoba.DatumRodjenjaFormated_1">10.10.1989.</derivirana_varijabla>
  </DomainObject.Predmet.OkrivljenikFizickaOsoba.DatumRodjenjaFormated>
  <DomainObject.Predmet.OkrivljenikFizickaOsoba.Ime>
    <izvorni_sadrzaj>Nermin</izvorni_sadrzaj>
    <derivirana_varijabla naziv="DomainObject.Predmet.OkrivljenikFizickaOsoba.Ime_1">Nermin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Nermin Graca</izvorni_sadrzaj>
    <derivirana_varijabla naziv="DomainObject.Predmet.OkrivljenikFizickaOsoba.Naziv_1">Nermin Graca</derivirana_varijabla>
  </DomainObject.Predmet.OkrivljenikFizickaOsoba.Naziv>
  <DomainObject.Predmet.OkrivljenikFizickaOsoba.Prezime>
    <izvorni_sadrzaj>Graca</izvorni_sadrzaj>
    <derivirana_varijabla naziv="DomainObject.Predmet.OkrivljenikFizickaOsoba.Prezime_1">Graca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33203649516</izvorni_sadrzaj>
    <derivirana_varijabla naziv="DomainObject.Predmet.OkrivljenikFizickaOsoba.Oib_1">33203649516</derivirana_varijabla>
  </DomainObject.Predmet.OkrivljenikFizickaOsoba.Oib>
  <DomainObject.Predmet.Opis>
    <izvorni_sadrzaj>10.02.2025-odvj. izvršio uvid u spis, spis u ref.
18.08.2025-2x neuredna dostava za okr. odg.osobu, spis u ref.
1.9.25 - roč.
17.11.25.-roč. u ref.
22.12.2025-2x neuredna dostava za okr. pravnu osobu, spis u ref.
7.1.26 - ROČ.
20.01.26.-roč. u ref.: pozivi uručeni
21.01.2026. elektronskim putem predana molba za odg. ročišta, predmet proslijeđen u sud.ref.
02.02.2026-dostava za okr. vraćena s naznakom "odselio", spis u ref.
17.02.2026. Predmet proslijeđen u sud.ref., 2 dostava pismena neuredna
19.2.26 - roč.
17.03.26.-roč. u ref.: pozivi uručeni
20.03.2026. podnesak okr. putem Odvj.ureda Vlado Vladika-predalažu da se donese rješenje kojim se ponovno otvara glavna rasprava-dostavljeno u ref.</izvorni_sadrzaj>
    <derivirana_varijabla naziv="DomainObject.Predmet.Opis_1">10.02.2025-odvj. izvršio uvid u spis, spis u ref.
18.08.2025-2x neuredna dostava za okr. odg.osobu, spis u ref.
1.9.25 - roč.
17.11.25.-roč. u ref.
22.12.2025-2x neuredna dostava za okr. pravnu osobu, spis u ref.
7.1.26 - ROČ.
20.01.26.-roč. u ref.: pozivi uručeni
21.01.2026. elektronskim putem predana molba za odg. ročišta, predmet proslijeđen u sud.ref.
02.02.2026-dostava za okr. vraćena s naznakom "odselio", spis u ref.
17.02.2026. Predmet proslijeđen u sud.ref., 2 dostava pismena neuredna
19.2.26 - roč.
17.03.26.-roč. u ref.: pozivi uručeni
20.03.2026. podnesak okr. putem Odvj.ureda Vlado Vladika-predalažu da se donese rješenje kojim se ponovno otvara glavna rasprava-dostavljeno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Pp-680/2024</izvorni_sadrzaj>
    <derivirana_varijabla naziv="DomainObject.Predmet.OznakaBroj_1">Pp-680/2024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 MONT drutšvo s ograničenom odgovornošću za proizvodnju i usluge zastupanog po punomoćniku Vlado Vladika; Nermin Graca zastupanog po punomoćniku Vlado Vladika</izvorni_sadrzaj>
    <derivirana_varijabla naziv="DomainObject.Predmet.ProtustrankaFormated_1">  ADRIA - MONT drutšvo s ograničenom odgovornošću za proizvodnju i usluge zastupanog po punomoćniku Vlado Vladika; Nermin Graca zastupanog po punomoćniku Vlado Vladika</derivirana_varijabla>
  </DomainObject.Predmet.ProtustrankaFormated>
  <DomainObject.Predmet.ProtustrankaFormatedOIB>
    <izvorni_sadrzaj>  ADRIA - MONT drutšvo s ograničenom odgovornošću za proizvodnju i usluge, OIB 89264353099 zastupanog po punomoćniku Vlado Vladika; Nermin Graca, OIB 33203649516 zastupanog po punomoćniku Vlado Vladika</izvorni_sadrzaj>
    <derivirana_varijabla naziv="DomainObject.Predmet.ProtustrankaFormatedOIB_1">  ADRIA - MONT drutšvo s ograničenom odgovornošću za proizvodnju i usluge, OIB 89264353099 zastupanog po punomoćniku Vlado Vladika; Nermin Graca, OIB 33203649516 zastupanog po punomoćniku Vlado Vladika</derivirana_varijabla>
  </DomainObject.Predmet.ProtustrankaFormatedOIB>
  <DomainObject.Predmet.ProtustrankaFormatedWithAdress>
    <izvorni_sadrzaj> ADRIA - MONT drutšvo s ograničenom odgovornošću za proizvodnju i usluge, Kukuljanovo 317, 51227 Kukuljanovo zastupanog po punomoćniku Vlado Vladika; Nermin Graca, Šet. I.g. Kovačića 21 A, 51000 Rijeka zastupanog po punomoćniku Vlado Vladika</izvorni_sadrzaj>
    <derivirana_varijabla naziv="DomainObject.Predmet.ProtustrankaFormatedWithAdress_1"> ADRIA - MONT drutšvo s ograničenom odgovornošću za proizvodnju i usluge, Kukuljanovo 317, 51227 Kukuljanovo zastupanog po punomoćniku Vlado Vladika; Nermin Graca, Šet. I.g. Kovačića 21 A, 51000 Rijeka zastupanog po punomoćniku Vlado Vladika</derivirana_varijabla>
  </DomainObject.Predmet.ProtustrankaFormatedWithAdress>
  <DomainObject.Predmet.ProtustrankaFormatedWithAdressOIB>
    <izvorni_sadrzaj> ADRIA - MONT drutšvo s ograničenom odgovornošću za proizvodnju i usluge, OIB 89264353099, Kukuljanovo 317, 51227 Kukuljanovo zastupanog po punomoćniku Vlado Vladika; Nermin Graca, OIB 33203649516, Šet. I.g. Kovačića 21 A, 51000 Rijeka zastupanog po punomoćniku Vlado Vladika</izvorni_sadrzaj>
    <derivirana_varijabla naziv="DomainObject.Predmet.ProtustrankaFormatedWithAdressOIB_1"> ADRIA - MONT drutšvo s ograničenom odgovornošću za proizvodnju i usluge, OIB 89264353099, Kukuljanovo 317, 51227 Kukuljanovo zastupanog po punomoćniku Vlado Vladika; Nermin Graca, OIB 33203649516, Šet. I.g. Kovačića 21 A, 51000 Rijeka zastupanog po punomoćniku Vlado Vladika</derivirana_varijabla>
  </DomainObject.Predmet.ProtustrankaFormatedWithAdressOIB>
  <DomainObject.Predmet.ProtustrankaWithAdress>
    <izvorni_sadrzaj>ADRIA - MONT drutšvo s ograničenom odgovornošću za proizvodnju i usluge Kukuljanovo 317, 51227 Kukuljanovo, Nermin Graca Šet. I.g. Kovačića 21 A, 51000 Rijeka</izvorni_sadrzaj>
    <derivirana_varijabla naziv="DomainObject.Predmet.ProtustrankaWithAdress_1">ADRIA - MONT drutšvo s ograničenom odgovornošću za proizvodnju i usluge Kukuljanovo 317, 51227 Kukuljanovo, Nermin Graca Šet. I.g. Kovačića 21 A, 51000 Rijeka</derivirana_varijabla>
  </DomainObject.Predmet.ProtustrankaWithAdress>
  <DomainObject.Predmet.ProtustrankaWithAdressOIB>
    <izvorni_sadrzaj>ADRIA - MONT drutšvo s ograničenom odgovornošću za proizvodnju i usluge, OIB 89264353099, Kukuljanovo 317, 51227 Kukuljanovo, Nermin Graca, OIB 33203649516, Šet. I.g. Kovačića 21 A, 51000 Rijeka</izvorni_sadrzaj>
    <derivirana_varijabla naziv="DomainObject.Predmet.ProtustrankaWithAdressOIB_1">ADRIA - MONT drutšvo s ograničenom odgovornošću za proizvodnju i usluge, OIB 89264353099, Kukuljanovo 317, 51227 Kukuljanovo, Nermin Graca, OIB 33203649516, Šet. I.g. Kovačića 21 A, 51000 Rijeka</derivirana_varijabla>
  </DomainObject.Predmet.ProtustrankaWithAdressOIB>
  <DomainObject.Predmet.ProtustrankaNazivFormated>
    <izvorni_sadrzaj>ADRIA - MONT drutšvo s ograničenom odgovornošću za proizvodnju i usluge,Nermin Graca</izvorni_sadrzaj>
    <derivirana_varijabla naziv="DomainObject.Predmet.ProtustrankaNazivFormated_1">ADRIA - MONT drutšvo s ograničenom odgovornošću za proizvodnju i usluge,Nermin Graca</derivirana_varijabla>
    <derivirana_varijabla naziv="Padez">ADRIA - MONT drutšvo s ograničenom odgovornošću za proizvodnju i usluge,Nermin Graca</derivirana_varijabla>
  </DomainObject.Predmet.ProtustrankaNazivFormated>
  <DomainObject.Predmet.ProtustrankaNazivFormatedOIB>
    <izvorni_sadrzaj>ADRIA - MONT drutšvo s ograničenom odgovornošću za proizvodnju i usluge, OIB 89264353099,Nermin Graca, OIB 33203649516</izvorni_sadrzaj>
    <derivirana_varijabla naziv="DomainObject.Predmet.ProtustrankaNazivFormatedOIB_1">ADRIA - MONT drutšvo s ograničenom odgovornošću za proizvodnju i usluge, OIB 89264353099,Nermin Graca, OIB 33203649516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izvorni_sadrzaj>
    <derivirana_varijabla naziv="DomainObject.Predmet.StrankaFormated_1">  Državni inspektorat - Područni ured Rijeka</derivirana_varijabla>
  </DomainObject.Predmet.StrankaFormated>
  <DomainObject.Predmet.StrankaFormatedOIB>
    <izvorni_sadrzaj>  Državni inspektorat - Područni ured Rijeka</izvorni_sadrzaj>
    <derivirana_varijabla naziv="DomainObject.Predmet.StrankaFormatedOIB_1">  Državni inspektorat - Područni ured Rijeka</derivirana_varijabla>
  </DomainObject.Predmet.StrankaFormatedOIB>
  <DomainObject.Predmet.StrankaFormatedWithAdress>
    <izvorni_sadrzaj> Državni inspektorat - Područni ured Rijeka</izvorni_sadrzaj>
    <derivirana_varijabla naziv="DomainObject.Predmet.StrankaFormatedWithAdress_1"> Državni inspektorat - Područni ured Rijeka</derivirana_varijabla>
  </DomainObject.Predmet.StrankaFormatedWithAdress>
  <DomainObject.Predmet.StrankaFormatedWithAdressOIB>
    <izvorni_sadrzaj> Državni inspektorat - Područni ured Rijeka</izvorni_sadrzaj>
    <derivirana_varijabla naziv="DomainObject.Predmet.StrankaFormatedWithAdressOIB_1"> Državni inspektorat - Područni ured Rijeka</derivirana_varijabla>
  </DomainObject.Predmet.StrankaFormatedWithAdressOIB>
  <DomainObject.Predmet.StrankaWithAdress>
    <izvorni_sadrzaj>Državni inspektorat - Područni ured Rijeka </izvorni_sadrzaj>
    <derivirana_varijabla naziv="DomainObject.Predmet.StrankaWithAdress_1">Državni inspektorat - Područni ured Rijeka </derivirana_varijabla>
  </DomainObject.Predmet.StrankaWithAdress>
  <DomainObject.Predmet.StrankaWithAdressOIB>
    <izvorni_sadrzaj>Državni inspektorat - Područni ured Rijeka</izvorni_sadrzaj>
    <derivirana_varijabla naziv="DomainObject.Predmet.StrankaWithAdressOIB_1">Državni inspektorat - Područni ured Rijeka</derivirana_varijabla>
  </DomainObject.Predmet.StrankaWithAdressOIB>
  <DomainObject.Predmet.StrankaNazivFormated>
    <izvorni_sadrzaj>Državni inspektorat - Područni ured Rijeka</izvorni_sadrzaj>
    <derivirana_varijabla naziv="DomainObject.Predmet.StrankaNazivFormated_1">Državni inspektorat - Područni ured Rijeka</derivirana_varijabla>
    <derivirana_varijabla naziv="Padez">Državni inspektorat - Područni ured Rijeka</derivirana_varijabla>
  </DomainObject.Predmet.StrankaNazivFormated>
  <DomainObject.Predmet.StrankaNazivFormatedOIB>
    <izvorni_sadrzaj>Državni inspektorat - Područni ured Rijeka</izvorni_sadrzaj>
    <derivirana_varijabla naziv="DomainObject.Predmet.StrankaNazivFormatedOIB_1">Državni inspektorat - Područni ured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Državni inspektorat - Područni ured Rijeka</item>
    </izvorni_sadrzaj>
    <derivirana_varijabla naziv="DomainObject.Predmet.StrankaListFormated_1">
      <item>Državni inspektorat - Područni ured Rijeka</item>
    </derivirana_varijabla>
  </DomainObject.Predmet.StrankaListFormated>
  <DomainObject.Predmet.StrankaListFormatedOIB>
    <izvorni_sadrzaj>
      <item>Državni inspektorat - Područni ured Rijeka</item>
    </izvorni_sadrzaj>
    <derivirana_varijabla naziv="DomainObject.Predmet.StrankaListFormatedOIB_1">
      <item>Državni inspektorat - Područni ured Rijeka</item>
    </derivirana_varijabla>
  </DomainObject.Predmet.StrankaListFormatedOIB>
  <DomainObject.Predmet.StrankaListFormatedWithAdress>
    <izvorni_sadrzaj>
      <item>Državni inspektorat - Područni ured Rijeka</item>
    </izvorni_sadrzaj>
    <derivirana_varijabla naziv="DomainObject.Predmet.StrankaListFormatedWithAdress_1">
      <item>Državni inspektorat - Područni ured Rijeka</item>
    </derivirana_varijabla>
  </DomainObject.Predmet.StrankaListFormatedWithAdress>
  <DomainObject.Predmet.StrankaListFormatedWithAdressOIB>
    <izvorni_sadrzaj>
      <item>Državni inspektorat - Područni ured Rijeka</item>
    </izvorni_sadrzaj>
    <derivirana_varijabla naziv="DomainObject.Predmet.StrankaListFormatedWithAdressOIB_1">
      <item>Državni inspektorat - Područni ured Rijeka</item>
    </derivirana_varijabla>
  </DomainObject.Predmet.StrankaListFormatedWithAdressOIB>
  <DomainObject.Predmet.StrankaListNazivFormated>
    <izvorni_sadrzaj>
      <item>Državni inspektorat - Područni ured Rijeka</item>
    </izvorni_sadrzaj>
    <derivirana_varijabla naziv="DomainObject.Predmet.StrankaListNazivFormated_1">
      <item>Državni inspektorat - Područni ured Rijeka</item>
    </derivirana_varijabla>
  </DomainObject.Predmet.StrankaListNazivFormated>
  <DomainObject.Predmet.StrankaListNazivFormatedOIB>
    <izvorni_sadrzaj>
      <item>Državni inspektorat - Područni ured Rijeka</item>
    </izvorni_sadrzaj>
    <derivirana_varijabla naziv="DomainObject.Predmet.StrankaListNazivFormatedOIB_1">
      <item>Državni inspektorat - Područni ured Rijeka</item>
    </derivirana_varijabla>
  </DomainObject.Predmet.StrankaListNazivFormatedOIB>
  <DomainObject.Predmet.ProtuStrankaListFormated>
    <izvorni_sadrzaj>
      <item>ADRIA - MONT drutšvo s ograničenom odgovornošću za proizvodnju i usluge zastupanog po punomoćniku Vlado Vladika</item>
      <item>Nermin Graca zastupanog po punomoćniku Vlado Vladika</item>
    </izvorni_sadrzaj>
    <derivirana_varijabla naziv="DomainObject.Predmet.ProtuStrankaListFormated_1">
      <item>ADRIA - MONT drutšvo s ograničenom odgovornošću za proizvodnju i usluge zastupanog po punomoćniku Vlado Vladika</item>
      <item>Nermin Graca zastupanog po punomoćniku Vlado Vladika</item>
    </derivirana_varijabla>
  </DomainObject.Predmet.ProtuStrankaListFormated>
  <DomainObject.Predmet.ProtuStrankaListFormatedOIB>
    <izvorni_sadrzaj>
      <item>ADRIA - MONT drutšvo s ograničenom odgovornošću za proizvodnju i usluge, OIB 89264353099 zastupanog po punomoćniku Vlado Vladika</item>
      <item>Nermin Graca, OIB 33203649516 zastupanog po punomoćniku Vlado Vladika</item>
    </izvorni_sadrzaj>
    <derivirana_varijabla naziv="DomainObject.Predmet.ProtuStrankaListFormatedOIB_1">
      <item>ADRIA - MONT drutšvo s ograničenom odgovornošću za proizvodnju i usluge, OIB 89264353099 zastupanog po punomoćniku Vlado Vladika</item>
      <item>Nermin Graca, OIB 33203649516 zastupanog po punomoćniku Vlado Vladika</item>
    </derivirana_varijabla>
  </DomainObject.Predmet.ProtuStrankaListFormatedOIB>
  <DomainObject.Predmet.ProtuStrankaListFormatedWithAdress>
    <izvorni_sadrzaj>
      <item>ADRIA - MONT drutšvo s ograničenom odgovornošću za proizvodnju i usluge, Kukuljanovo 317, 51227 Kukuljanovo zastupanog po punomoćniku Vlado Vladika</item>
      <item>Nermin Graca, Šet. I.g. Kovačića 21 A, 51000 Rijeka zastupanog po punomoćniku Vlado Vladika</item>
    </izvorni_sadrzaj>
    <derivirana_varijabla naziv="DomainObject.Predmet.ProtuStrankaListFormatedWithAdress_1">
      <item>ADRIA - MONT drutšvo s ograničenom odgovornošću za proizvodnju i usluge, Kukuljanovo 317, 51227 Kukuljanovo zastupanog po punomoćniku Vlado Vladika</item>
      <item>Nermin Graca, Šet. I.g. Kovačića 21 A, 51000 Rijeka zastupanog po punomoćniku Vlado Vladika</item>
    </derivirana_varijabla>
  </DomainObject.Predmet.ProtuStrankaListFormatedWithAdress>
  <DomainObject.Predmet.ProtuStrankaListFormatedWithAdressOIB>
    <izvorni_sadrzaj>
      <item>ADRIA - MONT drutšvo s ograničenom odgovornošću za proizvodnju i usluge, OIB 89264353099, Kukuljanovo 317, 51227 Kukuljanovo zastupanog po punomoćniku Vlado Vladika</item>
      <item>Nermin Graca, OIB 33203649516, Šet. I.g. Kovačića 21 A, 51000 Rijeka zastupanog po punomoćniku Vlado Vladika</item>
    </izvorni_sadrzaj>
    <derivirana_varijabla naziv="DomainObject.Predmet.ProtuStrankaListFormatedWithAdressOIB_1">
      <item>ADRIA - MONT drutšvo s ograničenom odgovornošću za proizvodnju i usluge, OIB 89264353099, Kukuljanovo 317, 51227 Kukuljanovo zastupanog po punomoćniku Vlado Vladika</item>
      <item>Nermin Graca, OIB 33203649516, Šet. I.g. Kovačića 21 A, 51000 Rijeka zastupanog po punomoćniku Vlado Vladika</item>
    </derivirana_varijabla>
  </DomainObject.Predmet.ProtuStrankaListFormatedWithAdressOIB>
  <DomainObject.Predmet.ProtuStrankaListNazivFormated>
    <izvorni_sadrzaj>
      <item>ADRIA - MONT drutšvo s ograničenom odgovornošću za proizvodnju i usluge</item>
      <item>Nermin Graca</item>
    </izvorni_sadrzaj>
    <derivirana_varijabla naziv="DomainObject.Predmet.ProtuStrankaListNazivFormated_1">
      <item>ADRIA - MONT drutšvo s ograničenom odgovornošću za proizvodnju i usluge</item>
      <item>Nermin Graca</item>
    </derivirana_varijabla>
  </DomainObject.Predmet.ProtuStrankaListNazivFormated>
  <DomainObject.Predmet.ProtuStrankaListNazivFormatedOIB>
    <izvorni_sadrzaj>
      <item>ADRIA - MONT drutšvo s ograničenom odgovornošću za proizvodnju i usluge, OIB 89264353099</item>
      <item>Nermin Graca, OIB 33203649516</item>
    </izvorni_sadrzaj>
    <derivirana_varijabla naziv="DomainObject.Predmet.ProtuStrankaListNazivFormatedOIB_1">
      <item>ADRIA - MONT drutšvo s ograničenom odgovornošću za proizvodnju i usluge, OIB 89264353099</item>
      <item>Nermin Graca, OIB 33203649516</item>
    </derivirana_varijabla>
  </DomainObject.Predmet.ProtuStrankaListNazivFormatedOIB>
  <DomainObject.Predmet.OstaliListFormated>
    <izvorni_sadrzaj>
      <item>Vlado Vladika punomoćnik sudionika u postupku Nermin Graca; ADRIA - MONT drutšvo s ograničenom odgovornošću za proizvodnju i usluge</item>
      <item>Državni inspektorat Rijeka za višu insp.rada Silvu Bjelovuk</item>
    </izvorni_sadrzaj>
    <derivirana_varijabla naziv="DomainObject.Predmet.OstaliListFormated_1">
      <item>Vlado Vladika punomoćnik sudionika u postupku Nermin Graca; ADRIA - MONT drutšvo s ograničenom odgovornošću za proizvodnju i usluge</item>
      <item>Državni inspektorat Rijeka za višu insp.rada Silvu Bjelovuk</item>
    </derivirana_varijabla>
    <derivirana_varijabla naziv="DrugaOsoba">
      <item>Vlado Vladika punomoćnik sudionika u postupku Nermin Graca; ADRIA - MONT drutšvo s ograničenom odgovornošću za proizvodnju i usluge</item>
      <item>Državni inspektorat Rijeka za višu insp.rada Silvu Bjelovuk</item>
    </derivirana_varijabla>
  </DomainObject.Predmet.OstaliListFormated>
  <DomainObject.Predmet.OstaliListFormatedOIB>
    <izvorni_sadrzaj>
      <item>Vlado Vladika, OIB 46053327430 punomoćnik sudionika u postupku Nermin Graca; ADRIA - MONT drutšvo s ograničenom odgovornošću za proizvodnju i usluge</item>
      <item>Državni inspektorat Rijeka za višu insp.rada Silvu Bjelovuk</item>
    </izvorni_sadrzaj>
    <derivirana_varijabla naziv="DomainObject.Predmet.OstaliListFormatedOIB_1">
      <item>Vlado Vladika, OIB 46053327430 punomoćnik sudionika u postupku Nermin Graca; ADRIA - MONT drutšvo s ograničenom odgovornošću za proizvodnju i usluge</item>
      <item>Državni inspektorat Rijeka za višu insp.rada Silvu Bjelovuk</item>
    </derivirana_varijabla>
  </DomainObject.Predmet.OstaliListFormatedOIB>
  <DomainObject.Predmet.OstaliListFormatedWithAdress>
    <izvorni_sadrzaj>
      <item>Vlado Vladika, Verdieva 9, 51000 Rijeka punomoćnik sudionika u postupku Nermin Graca; ADRIA - MONT drutšvo s ograničenom odgovornošću za proizvodnju i usluge</item>
      <item>Državni inspektorat Rijeka za višu insp.rada Silvu Bjelovuk, Osječka 50, 51000 Rijeka</item>
    </izvorni_sadrzaj>
    <derivirana_varijabla naziv="DomainObject.Predmet.OstaliListFormatedWithAdress_1">
      <item>Vlado Vladika, Verdieva 9, 51000 Rijeka punomoćnik sudionika u postupku Nermin Graca; ADRIA - MONT drutšvo s ograničenom odgovornošću za proizvodnju i usluge</item>
      <item>Državni inspektorat Rijeka za višu insp.rada Silvu Bjelovuk, Osječka 50, 51000 Rijeka</item>
    </derivirana_varijabla>
  </DomainObject.Predmet.OstaliListFormatedWithAdress>
  <DomainObject.Predmet.OstaliListFormatedWithAdressOIB>
    <izvorni_sadrzaj>
      <item>Vlado Vladika, OIB 46053327430, Verdieva 9, 51000 Rijeka punomoćnik sudionika u postupku Nermin Graca; ADRIA - MONT drutšvo s ograničenom odgovornošću za proizvodnju i usluge</item>
      <item>Državni inspektorat Rijeka za višu insp.rada Silvu Bjelovuk, Osječka 50, 51000 Rijeka</item>
    </izvorni_sadrzaj>
    <derivirana_varijabla naziv="DomainObject.Predmet.OstaliListFormatedWithAdressOIB_1">
      <item>Vlado Vladika, OIB 46053327430, Verdieva 9, 51000 Rijeka punomoćnik sudionika u postupku Nermin Graca; ADRIA - MONT drutšvo s ograničenom odgovornošću za proizvodnju i usluge</item>
      <item>Državni inspektorat Rijeka za višu insp.rada Silvu Bjelovuk, Osječka 50, 51000 Rijeka</item>
    </derivirana_varijabla>
  </DomainObject.Predmet.OstaliListFormatedWithAdressOIB>
  <DomainObject.Predmet.OstaliListNazivFormated>
    <izvorni_sadrzaj>
      <item>Vlado Vladika</item>
      <item>Državni inspektorat Rijeka za višu insp.rada Silvu Bjelovuk</item>
    </izvorni_sadrzaj>
    <derivirana_varijabla naziv="DomainObject.Predmet.OstaliListNazivFormated_1">
      <item>Vlado Vladika</item>
      <item>Državni inspektorat Rijeka za višu insp.rada Silvu Bjelovuk</item>
    </derivirana_varijabla>
  </DomainObject.Predmet.OstaliListNazivFormated>
  <DomainObject.Predmet.OstaliListNazivFormatedOIB>
    <izvorni_sadrzaj>
      <item>Vlado Vladika, OIB 46053327430</item>
      <item>Državni inspektorat Rijeka za višu insp.rada Silvu Bjelovuk</item>
    </izvorni_sadrzaj>
    <derivirana_varijabla naziv="DomainObject.Predmet.OstaliListNazivFormatedOIB_1">
      <item>Vlado Vladika, OIB 46053327430</item>
      <item>Državni inspektorat Rijeka za višu insp.rada Silvu Bjelovuk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247, 150, 229, 172, 229, 247, 150, 172</izvorni_sadrzaj>
    <derivirana_varijabla naziv="DomainObject.Predmet.ClanakZakona_1">247, 150, 229, 172, 229, 247, 150, 172</derivirana_varijabla>
  </DomainObject.Predmet.ClanakZakona>
  <DomainObject.Predmet.ClanakZakonaFull>
    <izvorni_sadrzaj>članka 247., članka 150., članka 229. stavka 1., članka 172., članka 229. stavka 1., članka 247., članka 150., članka 172.</izvorni_sadrzaj>
    <derivirana_varijabla naziv="DomainObject.Predmet.ClanakZakonaFull_1">članka 247., članka 150., članka 229. stavka 1., članka 172.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29. travnja 2026.</izvorni_sadrzaj>
    <derivirana_varijabla naziv="DomainObject.Datum_1">29. travnja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izvorni_sadrzaj>
    <derivirana_varijabla naziv="DomainObject.Predmet.StrankaIDrugi_1">Državni inspektorat - Područni ured Rijeka</derivirana_varijabla>
  </DomainObject.Predmet.StrankaIDrugi>
  <DomainObject.Predmet.ProtustrankaIDrugi>
    <izvorni_sadrzaj>ADRIA - MONT drutšvo s ograničenom odgovornošću za proizvodnju i usluge i dr.</izvorni_sadrzaj>
    <derivirana_varijabla naziv="DomainObject.Predmet.ProtustrankaIDrugi_1">ADRIA - MONT drutšvo s ograničenom odgovornošću za proizvodnju i usluge i dr.</derivirana_varijabla>
  </DomainObject.Predmet.ProtustrankaIDrugi>
  <DomainObject.Predmet.StrankaIDrugiAdressOIB>
    <izvorni_sadrzaj>Državni inspektorat - Područni ured Rijeka</izvorni_sadrzaj>
    <derivirana_varijabla naziv="DomainObject.Predmet.StrankaIDrugiAdressOIB_1">Državni inspektorat - Područni ured Rijeka</derivirana_varijabla>
  </DomainObject.Predmet.StrankaIDrugiAdressOIB>
  <DomainObject.Predmet.ProtustrankaIDrugiAdressOIB>
    <izvorni_sadrzaj>ADRIA - MONT drutšvo s ograničenom odgovornošću za proizvodnju i usluge, OIB 89264353099, Kukuljanovo 317, 51227 Kukuljanovo i dr.</izvorni_sadrzaj>
    <derivirana_varijabla naziv="DomainObject.Predmet.ProtustrankaIDrugiAdressOIB_1">ADRIA - MONT drutšvo s ograničenom odgovornošću za proizvodnju i usluge, OIB 89264353099, Kukuljanovo 317, 51227 Kukuljanovo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item>
      <item>ADRIA - MONT drutšvo s ograničenom odgovornošću za proizvodnju i usluge</item>
      <item>Nermin Graca</item>
      <item>Vlado Vladika</item>
      <item>Državni inspektorat Rijeka za višu insp.rada Silvu Bjelovuk</item>
    </izvorni_sadrzaj>
    <derivirana_varijabla naziv="DomainObject.Predmet.SudioniciListNaziv_1">
      <item>Državni inspektorat - Područni ured Rijeka</item>
      <item>ADRIA - MONT drutšvo s ograničenom odgovornošću za proizvodnju i usluge</item>
      <item>Nermin Graca</item>
      <item>Vlado Vladika</item>
      <item>Državni inspektorat Rijeka za višu insp.rada Silvu Bjelovuk</item>
    </derivirana_varijabla>
    <derivirana_varijabla naziv="OstaliSudionici">
      <item>Državni inspektorat - Područni ured Rijeka</item>
      <item>ADRIA - MONT drutšvo s ograničenom odgovornošću za proizvodnju i usluge</item>
      <item>Nermin Graca</item>
      <item>Vlado Vladika</item>
      <item>Državni inspektorat Rijeka za višu insp.rada Silvu Bjelovuk</item>
    </derivirana_varijabla>
  </DomainObject.Predmet.SudioniciListNaziv>
  <DomainObject.Predmet.SudioniciListAdressOIB>
    <izvorni_sadrzaj>
      <item>Državni inspektorat - Područni ured Rijeka</item>
      <item>ADRIA - MONT drutšvo s ograničenom odgovornošću za proizvodnju i usluge, OIB 89264353099, Kukuljanovo 317,51227 Kukuljanovo</item>
      <item>Nermin Graca, OIB 33203649516, Šet. I.g. Kovačića 21 A,51000 Rijeka</item>
      <item>Vlado Vladika, OIB 46053327430, Verdieva 9,51000 Rijeka</item>
      <item>Državni inspektorat Rijeka za višu insp.rada Silvu Bjelovuk, Osječka 50,51000 Rijeka</item>
    </izvorni_sadrzaj>
    <derivirana_varijabla naziv="DomainObject.Predmet.SudioniciListAdressOIB_1">
      <item>Državni inspektorat - Područni ured Rijeka</item>
      <item>ADRIA - MONT drutšvo s ograničenom odgovornošću za proizvodnju i usluge, OIB 89264353099, Kukuljanovo 317,51227 Kukuljanovo</item>
      <item>Nermin Graca, OIB 33203649516, Šet. I.g. Kovačića 21 A,51000 Rijeka</item>
      <item>Vlado Vladika, OIB 46053327430, Verdieva 9,51000 Rijeka</item>
      <item>Državni inspektorat Rijeka za višu insp.rada Silvu Bjelovuk, Osječka 50,51000 Rijeka</item>
    </derivirana_varijabla>
  </DomainObject.Predmet.SudioniciListAdressOIB>
  <DomainObject.UcesnikSudskeRadnje.NazivFormated>
    <izvorni_sadrzaj>ADRIA - MONT drutšvo s ograničenom odgovornošću za proizvodnju i usluge, OIB 89264353099, Kukuljanovo 317,51227 Kukuljanovo</izvorni_sadrzaj>
    <derivirana_varijabla naziv="DomainObject.UcesnikSudskeRadnje.NazivFormated_1">ADRIA - MONT drutšvo s ograničenom odgovornošću za proizvodnju i usluge, OIB 89264353099, Kukuljanovo 317,51227 Kukuljanovo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89264353099</item>
      <item>, OIB 33203649516</item>
      <item>, OIB 46053327430</item>
      <item>, OIB null</item>
    </izvorni_sadrzaj>
    <derivirana_varijabla naziv="DomainObject.Predmet.SudioniciListNazivOIB_1">
      <item>, OIB null</item>
      <item>, OIB 89264353099</item>
      <item>, OIB 33203649516</item>
      <item>, OIB 46053327430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2. Okrivljenik ADRIA - MONT drutšvo s ograničenom odgovornošću za proizvodnju i usluge, OIB 89264353099, Kukuljanovo 317, 51227 Kukuljanovo
3. Branitelj - izabrani Vlado Vladika, OIB 46053327430, Verdieva 9, 51000 Rijeka
4. Okrivljenik Nermin Graca, OIB 33203649516, Šet. I.g. Kovačića 21 A, 51000 Rijeka
5. Branitelj - izabrani Vlado Vladika, OIB 46053327430, Verdieva 9, 51000 Rijeka
6. Svjedok Državni inspektorat Rijeka za višu insp.rada Silvu Bjelovuk, Osječka 50, 51000 Rijeka</izvorni_sadrzaj>
    <derivirana_varijabla naziv="DomainObject.UcesnikSudskeRadnje.SudskaRadnja.UcesniciObavijest_1">1. Tužitelj Državni inspektorat - Područni ured Rijeka
2. Okrivljenik ADRIA - MONT drutšvo s ograničenom odgovornošću za proizvodnju i usluge, OIB 89264353099, Kukuljanovo 317, 51227 Kukuljanovo
3. Branitelj - izabrani Vlado Vladika, OIB 46053327430, Verdieva 9, 51000 Rijeka
4. Okrivljenik Nermin Graca, OIB 33203649516, Šet. I.g. Kovačića 21 A, 51000 Rijeka
5. Branitelj - izabrani Vlado Vladika, OIB 46053327430, Verdieva 9, 51000 Rijeka
6. Svjedok Državni inspektorat Rijeka za višu insp.rada Silvu Bjelovuk, Osječka 50,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veljače 2024.</izvorni_sadrzaj>
    <derivirana_varijabla naziv="DomainObject.Predmet.DatumPocetkaProcesa_1">22.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tem>Zakon o obveznom zdravstvenom osiguranju</item>
      <item>Zakon o radu</item>
      <item>Zakon o mirovinskom osiguranju</item>
    </izvorni_sadrzaj>
    <derivirana_varijabla naziv="DomainObject.ZakonPravilnikList_1">
      <item>Zakon o strancima</item>
      <item>Zakon o obveznom zdravstvenom osiguranju</item>
      <item>Zakon o radu</item>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ADRIA - MONT drutšvo s ograničenom odgovornošću za proizvodnju i usluge, Kukuljanovo 317, 51227 Kukuljanovo, OIB: 89264353099</item>
      <item>Nermin Graca, Šet. I.g. Kovačića 21 A, 51000 Rijeka, OIB: 33203649516, rođen-a 10.10.1989., mjesto rođenja Rijeka (Rijeka)</item>
    </izvorni_sadrzaj>
    <derivirana_varijabla naziv="DomainObject.Predmet.OkrivljenikAdresaMjestoRodjenjaList_1">
      <item>ADRIA - MONT drutšvo s ograničenom odgovornošću za proizvodnju i usluge, Kukuljanovo 317, 51227 Kukuljanovo, OIB: 89264353099</item>
      <item>Nermin Graca, Šet. I.g. Kovačića 21 A, 51000 Rijeka, OIB: 33203649516, rođen-a 10.10.1989.,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ADRIA - MONT drutšvo s ograničenom odgovornošću za proizvodnju i usluge, MBS 040248938, Kukuljanovo 317, 51227 Kukuljanovo</izvorni_sadrzaj>
    <derivirana_varijabla naziv="DomainObject.Predmet.OkrivljenikPravnaNazivAdresaMbs_1">ADRIA - MONT drutšvo s ograničenom odgovornošću za proizvodnju i usluge, MBS 040248938, Kukuljanovo 317, 51227 Kukuljanovo</derivirana_varijabla>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9357E3-50D0-4CEA-8E23-E95AC676E7A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361</properties:Words>
  <properties:Characters>2063</properties:Characters>
  <properties:Lines>57</properties:Lines>
  <properties:Paragraphs>21</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2026-04-29T12:29:00Z</cp:lastPrinted>
  <dcterms:modified xmlns:xsi="http://www.w3.org/2001/XMLSchema-instance" xsi:type="dcterms:W3CDTF">2026-04-29T12:29:00Z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ADRIA - MONT drutšvo s ograničenom odgovornošću za proizvodnju i usluge - Glavna rasprava</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